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9BA" w:rsidRDefault="001949BA">
      <w:pPr>
        <w:rPr>
          <w:rFonts w:cs="Times New Roman"/>
        </w:rPr>
      </w:pPr>
      <w:r>
        <w:t>1</w:t>
      </w:r>
      <w:r>
        <w:rPr>
          <w:rFonts w:cs="宋体" w:hint="eastAsia"/>
        </w:rPr>
        <w:t>、</w:t>
      </w:r>
      <w:bookmarkStart w:id="0" w:name="OLE_LINK1"/>
      <w:r w:rsidRPr="00620152">
        <w:t>mobile-3.51.CAB</w:t>
      </w:r>
      <w:r>
        <w:t xml:space="preserve"> belongs to </w:t>
      </w:r>
      <w:r w:rsidRPr="00620152">
        <w:t>windows mobile</w:t>
      </w:r>
      <w:bookmarkEnd w:id="0"/>
      <w:r>
        <w:t xml:space="preserve"> system version</w:t>
      </w:r>
    </w:p>
    <w:p w:rsidR="001949BA" w:rsidRDefault="001949BA">
      <w:pPr>
        <w:rPr>
          <w:rFonts w:cs="Times New Roman"/>
        </w:rPr>
      </w:pPr>
      <w:r>
        <w:t>2</w:t>
      </w:r>
      <w:r>
        <w:rPr>
          <w:rFonts w:cs="宋体" w:hint="eastAsia"/>
        </w:rPr>
        <w:t>、</w:t>
      </w:r>
      <w:r w:rsidRPr="007C1D57">
        <w:t>Symbian_N_3L.sis</w:t>
      </w:r>
      <w:r>
        <w:t xml:space="preserve"> belongs to Symbian</w:t>
      </w:r>
      <w:r w:rsidRPr="00A01583">
        <w:t xml:space="preserve"> </w:t>
      </w:r>
      <w:r>
        <w:t xml:space="preserve">system version, support V3 </w:t>
      </w:r>
    </w:p>
    <w:p w:rsidR="001949BA" w:rsidRDefault="001949BA" w:rsidP="009761AA">
      <w:pPr>
        <w:rPr>
          <w:rFonts w:cs="Times New Roman"/>
        </w:rPr>
      </w:pPr>
      <w:r>
        <w:t>3</w:t>
      </w:r>
      <w:r>
        <w:rPr>
          <w:rFonts w:cs="宋体" w:hint="eastAsia"/>
        </w:rPr>
        <w:t>、</w:t>
      </w:r>
      <w:r w:rsidRPr="007C1D57">
        <w:t>Symbian_5th_3L.sis</w:t>
      </w:r>
      <w:r>
        <w:t xml:space="preserve"> belongs to Symbian</w:t>
      </w:r>
      <w:r w:rsidRPr="00A01583">
        <w:t xml:space="preserve"> </w:t>
      </w:r>
      <w:r>
        <w:t xml:space="preserve">system version, support V5 </w:t>
      </w:r>
    </w:p>
    <w:p w:rsidR="001949BA" w:rsidRPr="00A01583" w:rsidRDefault="001949BA" w:rsidP="002A108C">
      <w:pPr>
        <w:ind w:left="31680" w:hangingChars="150" w:firstLine="31680"/>
        <w:rPr>
          <w:rFonts w:cs="Times New Roman"/>
        </w:rPr>
      </w:pPr>
      <w:r>
        <w:t>4</w:t>
      </w:r>
      <w:r>
        <w:rPr>
          <w:rFonts w:cs="宋体" w:hint="eastAsia"/>
        </w:rPr>
        <w:t>、</w:t>
      </w:r>
      <w:r>
        <w:t>I</w:t>
      </w:r>
      <w:r w:rsidRPr="00A01583">
        <w:t xml:space="preserve">phone mobile phone, </w:t>
      </w:r>
      <w:r>
        <w:t xml:space="preserve">use  the APP Store software to </w:t>
      </w:r>
      <w:r w:rsidRPr="00A01583">
        <w:t>search Aplayer, and then installed directly. (Provided there is a itunes account number)</w:t>
      </w:r>
    </w:p>
    <w:sectPr w:rsidR="001949BA" w:rsidRPr="00A01583" w:rsidSect="00B10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9BA" w:rsidRDefault="001949BA" w:rsidP="0062015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949BA" w:rsidRDefault="001949BA" w:rsidP="0062015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9BA" w:rsidRDefault="001949BA" w:rsidP="0062015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949BA" w:rsidRDefault="001949BA" w:rsidP="0062015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152"/>
    <w:rsid w:val="0002466F"/>
    <w:rsid w:val="000811A7"/>
    <w:rsid w:val="000D3A9F"/>
    <w:rsid w:val="001949BA"/>
    <w:rsid w:val="00266485"/>
    <w:rsid w:val="002A108C"/>
    <w:rsid w:val="0045545F"/>
    <w:rsid w:val="00477AB3"/>
    <w:rsid w:val="004B5EF6"/>
    <w:rsid w:val="00524850"/>
    <w:rsid w:val="00620152"/>
    <w:rsid w:val="007068C8"/>
    <w:rsid w:val="007C1D57"/>
    <w:rsid w:val="009761AA"/>
    <w:rsid w:val="00A01583"/>
    <w:rsid w:val="00B10B74"/>
    <w:rsid w:val="00BE7BB7"/>
    <w:rsid w:val="00CF5C4B"/>
    <w:rsid w:val="00F53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B7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201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015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201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01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50</Words>
  <Characters>286</Characters>
  <Application>Microsoft Office Outlook</Application>
  <DocSecurity>0</DocSecurity>
  <Lines>0</Lines>
  <Paragraphs>0</Paragraphs>
  <ScaleCrop>false</ScaleCrop>
  <Company>ssy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liulf</dc:creator>
  <cp:keywords/>
  <dc:description/>
  <cp:lastModifiedBy>User</cp:lastModifiedBy>
  <cp:revision>8</cp:revision>
  <dcterms:created xsi:type="dcterms:W3CDTF">2010-01-21T02:05:00Z</dcterms:created>
  <dcterms:modified xsi:type="dcterms:W3CDTF">2010-01-21T06:23:00Z</dcterms:modified>
</cp:coreProperties>
</file>